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1DC7BC34" w14:textId="715B6B15" w:rsidR="00CB0450" w:rsidRDefault="00CB0450" w:rsidP="00A914EB"/>
    <w:p w14:paraId="5B28068E" w14:textId="32FAF0FA" w:rsidR="00794BDA" w:rsidRPr="007430AC" w:rsidRDefault="00794BDA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51975D98" w:rsidR="004E4ED0" w:rsidRPr="002F3BE0" w:rsidRDefault="005743CC" w:rsidP="00C26CDB">
            <w:pPr>
              <w:rPr>
                <w:b/>
                <w:bCs w:val="0"/>
              </w:rPr>
            </w:pPr>
            <w:r w:rsidRPr="005743CC">
              <w:rPr>
                <w:b/>
                <w:bCs w:val="0"/>
              </w:rPr>
              <w:t>19869-2026 – Mikrofokus-</w:t>
            </w:r>
            <w:proofErr w:type="spellStart"/>
            <w:r w:rsidRPr="005743CC">
              <w:rPr>
                <w:b/>
                <w:bCs w:val="0"/>
              </w:rPr>
              <w:t>Röntgendiffraktometer</w:t>
            </w:r>
            <w:proofErr w:type="spellEnd"/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3804"/>
        <w:gridCol w:w="982"/>
        <w:gridCol w:w="1839"/>
        <w:gridCol w:w="1813"/>
      </w:tblGrid>
      <w:tr w:rsidR="00C336B6" w:rsidRPr="00864BA7" w14:paraId="5AF1BF48" w14:textId="77777777" w:rsidTr="00794BDA">
        <w:tc>
          <w:tcPr>
            <w:tcW w:w="766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804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2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39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3F5A2813" w:rsidR="00C336B6" w:rsidRPr="00A914EB" w:rsidRDefault="00794BDA" w:rsidP="00A914E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exkl</w:t>
            </w:r>
            <w:r w:rsidR="00C336B6" w:rsidRPr="00A914EB">
              <w:rPr>
                <w:b/>
                <w:bCs w:val="0"/>
              </w:rPr>
              <w:t>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3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4F252196" w:rsidR="00C336B6" w:rsidRPr="00A914EB" w:rsidRDefault="00794BDA" w:rsidP="00A914E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exkl</w:t>
            </w:r>
            <w:r w:rsidR="00C336B6" w:rsidRPr="00A914EB">
              <w:rPr>
                <w:b/>
                <w:bCs w:val="0"/>
              </w:rPr>
              <w:t>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794BDA">
        <w:trPr>
          <w:trHeight w:val="397"/>
        </w:trPr>
        <w:tc>
          <w:tcPr>
            <w:tcW w:w="766" w:type="dxa"/>
            <w:vAlign w:val="center"/>
          </w:tcPr>
          <w:p w14:paraId="07441011" w14:textId="0D7374F9" w:rsidR="00C336B6" w:rsidRPr="00864BA7" w:rsidRDefault="00F8538B" w:rsidP="00A914EB">
            <w:r>
              <w:t>1</w:t>
            </w:r>
          </w:p>
        </w:tc>
        <w:tc>
          <w:tcPr>
            <w:tcW w:w="3804" w:type="dxa"/>
            <w:vAlign w:val="center"/>
          </w:tcPr>
          <w:p w14:paraId="05EA99BA" w14:textId="77777777" w:rsidR="00C336B6" w:rsidRDefault="00F8538B" w:rsidP="00A914EB">
            <w:r w:rsidRPr="00F8538B">
              <w:t>Mikrofokus-</w:t>
            </w:r>
            <w:proofErr w:type="spellStart"/>
            <w:r w:rsidRPr="00F8538B">
              <w:t>Röntgendiffraktometer</w:t>
            </w:r>
            <w:proofErr w:type="spellEnd"/>
          </w:p>
          <w:p w14:paraId="592906A9" w14:textId="6364AB1F" w:rsidR="00F8538B" w:rsidRPr="00864BA7" w:rsidRDefault="00F8538B" w:rsidP="00A914EB">
            <w:r>
              <w:t>inkl. aller in den Vergabeunterlagen geforderter Nebenleistungen</w:t>
            </w:r>
          </w:p>
        </w:tc>
        <w:tc>
          <w:tcPr>
            <w:tcW w:w="982" w:type="dxa"/>
            <w:vAlign w:val="center"/>
          </w:tcPr>
          <w:p w14:paraId="15F15ADD" w14:textId="443409AC" w:rsidR="00C336B6" w:rsidRPr="00864BA7" w:rsidRDefault="00F8538B" w:rsidP="00A914EB">
            <w:r>
              <w:t>1</w:t>
            </w:r>
          </w:p>
        </w:tc>
        <w:tc>
          <w:tcPr>
            <w:tcW w:w="1839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13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346C8299" w14:textId="77777777" w:rsidTr="00794BDA">
        <w:trPr>
          <w:trHeight w:val="397"/>
        </w:trPr>
        <w:tc>
          <w:tcPr>
            <w:tcW w:w="766" w:type="dxa"/>
            <w:vAlign w:val="center"/>
          </w:tcPr>
          <w:p w14:paraId="2A70B9D7" w14:textId="56B21C2A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3804" w:type="dxa"/>
            <w:vAlign w:val="center"/>
          </w:tcPr>
          <w:p w14:paraId="41962D05" w14:textId="71FBB3E4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982" w:type="dxa"/>
            <w:vAlign w:val="center"/>
          </w:tcPr>
          <w:p w14:paraId="3949F055" w14:textId="783A5B5E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1839" w:type="dxa"/>
            <w:vAlign w:val="center"/>
          </w:tcPr>
          <w:p w14:paraId="6495CCB6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13" w:type="dxa"/>
            <w:vAlign w:val="center"/>
          </w:tcPr>
          <w:p w14:paraId="61DB482B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794BDA" w:rsidRPr="00864BA7" w14:paraId="5680B08E" w14:textId="77777777" w:rsidTr="00794BDA">
        <w:trPr>
          <w:trHeight w:val="397"/>
        </w:trPr>
        <w:tc>
          <w:tcPr>
            <w:tcW w:w="4570" w:type="dxa"/>
            <w:gridSpan w:val="2"/>
            <w:shd w:val="clear" w:color="auto" w:fill="E7E6E6" w:themeFill="background2"/>
            <w:vAlign w:val="center"/>
          </w:tcPr>
          <w:p w14:paraId="505D2331" w14:textId="05EAA670" w:rsidR="00794BDA" w:rsidRPr="000C650D" w:rsidRDefault="00794BDA" w:rsidP="00A914EB">
            <w:r>
              <w:t>INCOTERMS Lieferklausel:</w:t>
            </w:r>
          </w:p>
        </w:tc>
        <w:sdt>
          <w:sdtPr>
            <w:id w:val="56984635"/>
            <w:placeholder>
              <w:docPart w:val="DefaultPlaceholder_-1854013438"/>
            </w:placeholder>
            <w:showingPlcHdr/>
            <w:comboBox>
              <w:listItem w:value="Wählen Sie ein Element aus."/>
              <w:listItem w:displayText="DDP" w:value="DDP"/>
              <w:listItem w:displayText="DPU" w:value="DPU"/>
            </w:comboBox>
          </w:sdtPr>
          <w:sdtEndPr/>
          <w:sdtContent>
            <w:tc>
              <w:tcPr>
                <w:tcW w:w="4634" w:type="dxa"/>
                <w:gridSpan w:val="3"/>
                <w:shd w:val="clear" w:color="auto" w:fill="E7E6E6" w:themeFill="background2"/>
                <w:vAlign w:val="center"/>
              </w:tcPr>
              <w:p w14:paraId="21C9D1C1" w14:textId="29643FA7" w:rsidR="00794BDA" w:rsidRPr="00864BA7" w:rsidRDefault="00794BDA" w:rsidP="00A914EB">
                <w:r w:rsidRPr="005652B0">
                  <w:rPr>
                    <w:rStyle w:val="Platzhaltertext"/>
                  </w:rPr>
                  <w:t>Wählen Sie ein Element aus.</w:t>
                </w:r>
              </w:p>
            </w:tc>
          </w:sdtContent>
        </w:sdt>
      </w:tr>
      <w:tr w:rsidR="00C336B6" w:rsidRPr="00864BA7" w14:paraId="4BA21D67" w14:textId="77777777" w:rsidTr="00794BDA">
        <w:trPr>
          <w:trHeight w:val="397"/>
        </w:trPr>
        <w:tc>
          <w:tcPr>
            <w:tcW w:w="7391" w:type="dxa"/>
            <w:gridSpan w:val="4"/>
            <w:vAlign w:val="center"/>
          </w:tcPr>
          <w:p w14:paraId="79D5828D" w14:textId="3567987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</w:t>
            </w:r>
            <w:r w:rsidR="00794BDA">
              <w:rPr>
                <w:b/>
                <w:bCs w:val="0"/>
              </w:rPr>
              <w:t>exklusive</w:t>
            </w:r>
            <w:r w:rsidRPr="00A914EB">
              <w:rPr>
                <w:b/>
                <w:bCs w:val="0"/>
              </w:rPr>
              <w:t xml:space="preserve"> USt.</w:t>
            </w:r>
          </w:p>
        </w:tc>
        <w:tc>
          <w:tcPr>
            <w:tcW w:w="1813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794BDA">
        <w:trPr>
          <w:trHeight w:val="397"/>
        </w:trPr>
        <w:tc>
          <w:tcPr>
            <w:tcW w:w="7391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3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794BDA">
        <w:trPr>
          <w:trHeight w:val="397"/>
        </w:trPr>
        <w:tc>
          <w:tcPr>
            <w:tcW w:w="7391" w:type="dxa"/>
            <w:gridSpan w:val="4"/>
            <w:vAlign w:val="center"/>
          </w:tcPr>
          <w:p w14:paraId="790E8E89" w14:textId="56D0E6B1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</w:t>
            </w:r>
            <w:r w:rsidR="00794BDA">
              <w:rPr>
                <w:b/>
                <w:bCs w:val="0"/>
              </w:rPr>
              <w:t>inklusive</w:t>
            </w:r>
            <w:r w:rsidRPr="00A914EB">
              <w:rPr>
                <w:b/>
                <w:bCs w:val="0"/>
              </w:rPr>
              <w:t xml:space="preserve"> USt.</w:t>
            </w:r>
            <w:r w:rsidR="00794BDA">
              <w:rPr>
                <w:rStyle w:val="Funotenzeichen"/>
                <w:b/>
                <w:bCs w:val="0"/>
              </w:rPr>
              <w:footnoteReference w:id="1"/>
            </w:r>
          </w:p>
        </w:tc>
        <w:tc>
          <w:tcPr>
            <w:tcW w:w="1813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55F5D09C" w14:textId="77777777" w:rsidR="00794BDA" w:rsidRDefault="00794BDA" w:rsidP="00A914EB"/>
    <w:p w14:paraId="7F8580DD" w14:textId="5250CF9B" w:rsidR="00C336B6" w:rsidRDefault="00C336B6" w:rsidP="00A914EB"/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2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0009F3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0009F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0009F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0009F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0009F3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0009F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0009F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0009F3">
                            <w:fldChar w:fldCharType="begin"/>
                          </w:r>
                          <w:r w:rsidR="000009F3">
                            <w:instrText>NUMPAGES  \* Arabic  \* MERGEFORMAT</w:instrText>
                          </w:r>
                          <w:r w:rsidR="000009F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009F3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0009F3">
                            <w:fldChar w:fldCharType="begin"/>
                          </w:r>
                          <w:r w:rsidR="000009F3">
                            <w:instrText>NUMPAGES  \* Arabic  \* MERGEFORMAT</w:instrText>
                          </w:r>
                          <w:r w:rsidR="000009F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009F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0009F3">
                      <w:fldChar w:fldCharType="begin"/>
                    </w:r>
                    <w:r w:rsidR="000009F3">
                      <w:instrText>NUMPAGES  \* Arabic  \* MERGEFORMAT</w:instrText>
                    </w:r>
                    <w:r w:rsidR="000009F3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009F3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0009F3">
                      <w:fldChar w:fldCharType="begin"/>
                    </w:r>
                    <w:r w:rsidR="000009F3">
                      <w:instrText>NUMPAGES  \* Arabic  \* MERGEFORMAT</w:instrText>
                    </w:r>
                    <w:r w:rsidR="000009F3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009F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0009F3">
                            <w:fldChar w:fldCharType="begin"/>
                          </w:r>
                          <w:r w:rsidR="000009F3">
                            <w:instrText>NUMPAGES  \* Arabic  \* MERGEFORMAT</w:instrText>
                          </w:r>
                          <w:r w:rsidR="000009F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009F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0009F3">
                      <w:fldChar w:fldCharType="begin"/>
                    </w:r>
                    <w:r w:rsidR="000009F3">
                      <w:instrText>NUMPAGES  \* Arabic  \* MERGEFORMAT</w:instrText>
                    </w:r>
                    <w:r w:rsidR="000009F3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009F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4176F5C7" w14:textId="77777777" w:rsidR="00794BDA" w:rsidRPr="00794BDA" w:rsidRDefault="00794BDA" w:rsidP="00794BDA">
      <w:pPr>
        <w:pStyle w:val="Funotentext"/>
        <w:rPr>
          <w:b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94BDA">
        <w:rPr>
          <w:b/>
          <w:sz w:val="18"/>
          <w:szCs w:val="18"/>
        </w:rPr>
        <w:t>Hinweis für Bieter außerhalb Deutschlands bzw. ohne deutsche Umsatzsteuer-ID:</w:t>
      </w:r>
    </w:p>
    <w:p w14:paraId="272EFA48" w14:textId="0BBFAEEF" w:rsidR="00794BDA" w:rsidRPr="00794BDA" w:rsidRDefault="00794BDA" w:rsidP="00794BDA">
      <w:pPr>
        <w:pStyle w:val="Funotentext"/>
        <w:rPr>
          <w:sz w:val="18"/>
          <w:szCs w:val="18"/>
        </w:rPr>
      </w:pPr>
      <w:r w:rsidRPr="00794BDA">
        <w:rPr>
          <w:sz w:val="18"/>
          <w:szCs w:val="18"/>
        </w:rPr>
        <w:t>Angabe Nettopreis des Angebotes (ohne USt.) sofern nicht die Lieferklausel DDP nach INCOTERMS 2020 angeboten wird.</w:t>
      </w:r>
    </w:p>
  </w:footnote>
  <w:footnote w:id="2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3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4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DOvoK5N6eWaEVbDBt8Hh6gQbzLjoioKuEgXmHDEPsZJcacqVogLfA2BBSyH5DzWbV+W7L8pb9J5JJFnug8zxXg==" w:salt="ULK06UWywRxEWjWiwVhhPQ=="/>
  <w:defaultTabStop w:val="708"/>
  <w:hyphenationZone w:val="425"/>
  <w:doNotHyphenateCaps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9F3"/>
    <w:rsid w:val="00000EA0"/>
    <w:rsid w:val="0005609B"/>
    <w:rsid w:val="00062BA4"/>
    <w:rsid w:val="00064AAF"/>
    <w:rsid w:val="000856D0"/>
    <w:rsid w:val="000D1543"/>
    <w:rsid w:val="000E6AAE"/>
    <w:rsid w:val="000F4DB3"/>
    <w:rsid w:val="00125EA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05DA2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6514A"/>
    <w:rsid w:val="004A5A27"/>
    <w:rsid w:val="004B79FD"/>
    <w:rsid w:val="004C155F"/>
    <w:rsid w:val="004E4ED0"/>
    <w:rsid w:val="0052558B"/>
    <w:rsid w:val="005338F4"/>
    <w:rsid w:val="00553F79"/>
    <w:rsid w:val="00563932"/>
    <w:rsid w:val="005743CC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85E43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94BDA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26622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DF7DA3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538B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4B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4BDA"/>
    <w:rPr>
      <w:rFonts w:asciiTheme="minorHAnsi" w:eastAsiaTheme="minorEastAsia" w:hAnsiTheme="minorHAnsi" w:cstheme="minorBidi"/>
      <w:bCs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EBCC72-08F0-4AB9-B5B2-D3880245CCC6}"/>
      </w:docPartPr>
      <w:docPartBody>
        <w:p w:rsidR="00F02091" w:rsidRDefault="00FA6D39">
          <w:r w:rsidRPr="005652B0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685E43"/>
    <w:rsid w:val="008124FB"/>
    <w:rsid w:val="00926622"/>
    <w:rsid w:val="00A13152"/>
    <w:rsid w:val="00A20148"/>
    <w:rsid w:val="00DF7DA3"/>
    <w:rsid w:val="00F02091"/>
    <w:rsid w:val="00F71D23"/>
    <w:rsid w:val="00FA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FA6D39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745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5431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Dorn, Christin</cp:lastModifiedBy>
  <cp:revision>2</cp:revision>
  <cp:lastPrinted>2003-01-22T14:27:00Z</cp:lastPrinted>
  <dcterms:created xsi:type="dcterms:W3CDTF">2026-07-09T09:08:00Z</dcterms:created>
  <dcterms:modified xsi:type="dcterms:W3CDTF">2026-07-09T09:08:00Z</dcterms:modified>
</cp:coreProperties>
</file>